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</w:p>
    <w:p w:rsidR="001E4C2D" w:rsidRDefault="001E4C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1E4C2D" w:rsidRDefault="001E4C2D">
      <w:pPr>
        <w:rPr>
          <w:sz w:val="22"/>
          <w:szCs w:val="22"/>
        </w:rPr>
      </w:pPr>
    </w:p>
    <w:p w:rsidR="001E4C2D" w:rsidRDefault="001E4C2D">
      <w:pPr>
        <w:rPr>
          <w:sz w:val="22"/>
          <w:szCs w:val="22"/>
        </w:rPr>
      </w:pPr>
    </w:p>
    <w:p w:rsidR="001E4C2D" w:rsidRDefault="001E4C2D">
      <w:pPr>
        <w:rPr>
          <w:sz w:val="22"/>
          <w:szCs w:val="22"/>
        </w:rPr>
      </w:pPr>
    </w:p>
    <w:p w:rsidR="001E4C2D" w:rsidRDefault="001E4C2D">
      <w:pPr>
        <w:rPr>
          <w:sz w:val="22"/>
          <w:szCs w:val="22"/>
        </w:rPr>
      </w:pPr>
    </w:p>
    <w:p w:rsidR="001E4C2D" w:rsidRDefault="001E4C2D" w:rsidP="00EA5948"/>
    <w:p w:rsidR="001E4C2D" w:rsidRDefault="001E4C2D" w:rsidP="00EA5948">
      <w:r>
        <w:t>О принятии к рассмотрению заявления о</w:t>
      </w:r>
    </w:p>
    <w:p w:rsidR="001E4C2D" w:rsidRDefault="001E4C2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медицинскую </w:t>
      </w:r>
    </w:p>
    <w:p w:rsidR="001E4C2D" w:rsidRDefault="001E4C2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1E4C2D" w:rsidRDefault="001E4C2D" w:rsidP="00766B50">
      <w:pPr>
        <w:ind w:firstLine="709"/>
        <w:jc w:val="both"/>
        <w:rPr>
          <w:sz w:val="28"/>
          <w:szCs w:val="28"/>
        </w:rPr>
      </w:pPr>
    </w:p>
    <w:p w:rsidR="001E4C2D" w:rsidRPr="009044E0" w:rsidRDefault="001E4C2D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 xml:space="preserve">лицензии 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1E4C2D" w:rsidRPr="0027329B" w:rsidRDefault="001E4C2D" w:rsidP="00FC37B5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Санкт-Петербургское государственное бюджетное образовательное учреждение дополнительного образования детей «Специализированная детско-юношеская спортивная школа олимпийского резерва по конному спорту и современному пятиборью»</w:t>
      </w:r>
      <w:r w:rsidRPr="0027329B">
        <w:rPr>
          <w:bCs/>
          <w:color w:val="0000FF"/>
          <w:sz w:val="28"/>
          <w:szCs w:val="28"/>
        </w:rPr>
        <w:t>, заявление от 09.11.2017 года  рег. № 5.2-05-18</w:t>
      </w:r>
      <w:r>
        <w:rPr>
          <w:bCs/>
          <w:color w:val="0000FF"/>
          <w:sz w:val="28"/>
          <w:szCs w:val="28"/>
        </w:rPr>
        <w:t>3</w:t>
      </w:r>
      <w:r w:rsidRPr="0027329B">
        <w:rPr>
          <w:bCs/>
          <w:color w:val="0000FF"/>
          <w:sz w:val="28"/>
          <w:szCs w:val="28"/>
        </w:rPr>
        <w:t>/17.</w:t>
      </w:r>
    </w:p>
    <w:p w:rsidR="001E4C2D" w:rsidRDefault="001E4C2D" w:rsidP="00F37841">
      <w:pPr>
        <w:pStyle w:val="ListParagraph"/>
        <w:ind w:left="709"/>
        <w:jc w:val="both"/>
        <w:rPr>
          <w:bCs/>
          <w:color w:val="0000FF"/>
          <w:sz w:val="28"/>
          <w:szCs w:val="28"/>
        </w:rPr>
      </w:pPr>
    </w:p>
    <w:p w:rsidR="001E4C2D" w:rsidRDefault="001E4C2D" w:rsidP="00EA5948">
      <w:pPr>
        <w:jc w:val="both"/>
        <w:rPr>
          <w:bCs/>
          <w:color w:val="0000FF"/>
          <w:sz w:val="28"/>
          <w:szCs w:val="28"/>
        </w:rPr>
      </w:pPr>
    </w:p>
    <w:p w:rsidR="001E4C2D" w:rsidRDefault="001E4C2D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              С.В.Вылегжанин              </w:t>
      </w:r>
    </w:p>
    <w:p w:rsidR="001E4C2D" w:rsidRDefault="001E4C2D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sz w:val="28"/>
          <w:szCs w:val="28"/>
        </w:rPr>
      </w:pPr>
    </w:p>
    <w:p w:rsidR="001E4C2D" w:rsidRDefault="001E4C2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1E4C2D" w:rsidRDefault="001E4C2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1E4C2D" w:rsidRDefault="001E4C2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1E4C2D" w:rsidRDefault="001E4C2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1E4C2D" w:rsidRDefault="001E4C2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1E4C2D" w:rsidRDefault="001E4C2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1E4C2D" w:rsidRDefault="001E4C2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1E4C2D" w:rsidRDefault="001E4C2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1E4C2D" w:rsidRPr="00A860FF" w:rsidRDefault="001E4C2D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F00FBD">
        <w:rPr>
          <w:sz w:val="28"/>
          <w:szCs w:val="28"/>
          <w:u w:val="single"/>
        </w:rPr>
        <w:t>Воецкая И.А.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«13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1E4C2D" w:rsidRDefault="001E4C2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1E4C2D" w:rsidRDefault="001E4C2D"/>
    <w:p w:rsidR="001E4C2D" w:rsidRDefault="001E4C2D"/>
    <w:p w:rsidR="001E4C2D" w:rsidRDefault="001E4C2D"/>
    <w:p w:rsidR="001E4C2D" w:rsidRDefault="001E4C2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1E4C2D" w:rsidRDefault="001E4C2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1E4C2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1E4C2D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E4C2D" w:rsidRDefault="001E4C2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E4C2D" w:rsidRDefault="001E4C2D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П.Н.Рязанов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E4C2D" w:rsidRDefault="001E4C2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E4C2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1E4C2D" w:rsidRDefault="001E4C2D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>
            <w:pPr>
              <w:snapToGrid w:val="0"/>
              <w:rPr>
                <w:sz w:val="28"/>
                <w:szCs w:val="28"/>
              </w:rPr>
            </w:pPr>
          </w:p>
        </w:tc>
      </w:tr>
      <w:tr w:rsidR="001E4C2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2D" w:rsidRDefault="001E4C2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E4C2D" w:rsidRDefault="001E4C2D">
      <w:pPr>
        <w:rPr>
          <w:sz w:val="26"/>
          <w:szCs w:val="26"/>
        </w:rPr>
      </w:pPr>
    </w:p>
    <w:p w:rsidR="001E4C2D" w:rsidRDefault="001E4C2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1E4C2D" w:rsidRDefault="001E4C2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1E4C2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1E4C2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E4C2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E4C2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E4C2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E4C2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4C2D" w:rsidRDefault="001E4C2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C2D" w:rsidRDefault="001E4C2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1E4C2D" w:rsidRDefault="001E4C2D"/>
    <w:p w:rsidR="001E4C2D" w:rsidRDefault="001E4C2D">
      <w:pPr>
        <w:rPr>
          <w:sz w:val="26"/>
          <w:szCs w:val="26"/>
        </w:rPr>
      </w:pPr>
    </w:p>
    <w:p w:rsidR="001E4C2D" w:rsidRDefault="001E4C2D">
      <w:pPr>
        <w:rPr>
          <w:sz w:val="26"/>
          <w:szCs w:val="26"/>
        </w:rPr>
      </w:pPr>
    </w:p>
    <w:p w:rsidR="001E4C2D" w:rsidRDefault="001E4C2D">
      <w:pPr>
        <w:rPr>
          <w:sz w:val="26"/>
          <w:szCs w:val="26"/>
        </w:rPr>
      </w:pPr>
    </w:p>
    <w:p w:rsidR="001E4C2D" w:rsidRDefault="001E4C2D"/>
    <w:sectPr w:rsidR="001E4C2D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C2D" w:rsidRDefault="001E4C2D">
      <w:r>
        <w:separator/>
      </w:r>
    </w:p>
  </w:endnote>
  <w:endnote w:type="continuationSeparator" w:id="0">
    <w:p w:rsidR="001E4C2D" w:rsidRDefault="001E4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C2D" w:rsidRDefault="001E4C2D">
      <w:r>
        <w:separator/>
      </w:r>
    </w:p>
  </w:footnote>
  <w:footnote w:type="continuationSeparator" w:id="0">
    <w:p w:rsidR="001E4C2D" w:rsidRDefault="001E4C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C2D" w:rsidRDefault="001E4C2D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4C2D" w:rsidRDefault="001E4C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C2D" w:rsidRDefault="001E4C2D" w:rsidP="00D43FEA">
    <w:pPr>
      <w:pStyle w:val="Header"/>
      <w:rPr>
        <w:rStyle w:val="PageNumber"/>
      </w:rPr>
    </w:pPr>
  </w:p>
  <w:p w:rsidR="001E4C2D" w:rsidRDefault="001E4C2D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266F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4C2D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329B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050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3E87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0B38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8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2</Pages>
  <Words>286</Words>
  <Characters>1633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17</cp:revision>
  <cp:lastPrinted>2017-11-07T12:05:00Z</cp:lastPrinted>
  <dcterms:created xsi:type="dcterms:W3CDTF">2017-10-26T07:08:00Z</dcterms:created>
  <dcterms:modified xsi:type="dcterms:W3CDTF">2017-11-13T07:32:00Z</dcterms:modified>
</cp:coreProperties>
</file>